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GA-26-26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22.05.2026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Gardelegen-LED Umstellung-Wohngebiet Schlüsselkorb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Elektroarbeiten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